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DB48" w14:textId="77777777" w:rsidR="00D966EB" w:rsidRDefault="00D966EB" w:rsidP="00D966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DFF3C6F" w14:textId="77777777" w:rsidR="00D966EB" w:rsidRDefault="00D966EB" w:rsidP="00D96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E6216" w14:textId="77777777" w:rsidR="00D966EB" w:rsidRDefault="00D966EB" w:rsidP="00D96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5D841" w14:textId="77777777" w:rsidR="00D966EB" w:rsidRDefault="00D966EB" w:rsidP="00D966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Basingstoke, Hampshire,</w:t>
      </w:r>
    </w:p>
    <w:p w14:paraId="660635F7" w14:textId="77777777" w:rsidR="00D966EB" w:rsidRDefault="00D966EB" w:rsidP="00D966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512457" w14:textId="77777777" w:rsidR="00D966EB" w:rsidRDefault="00D966EB" w:rsidP="00D966EB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EEBEEC1" w14:textId="77777777" w:rsidR="00D966EB" w:rsidRDefault="00D966EB" w:rsidP="00D966EB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p.23)</w:t>
      </w:r>
    </w:p>
    <w:p w14:paraId="5C333116" w14:textId="77777777" w:rsidR="00D966EB" w:rsidRDefault="00D966EB" w:rsidP="00D966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2EF0411" w14:textId="77777777" w:rsidR="00D966EB" w:rsidRDefault="00D966EB" w:rsidP="00D966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67BC94F" w14:textId="77777777" w:rsidR="00D966EB" w:rsidRPr="001B1923" w:rsidRDefault="00D966EB" w:rsidP="00D966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45FEF7A7" w14:textId="25E699F7" w:rsidR="00BA00AB" w:rsidRPr="00D966E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966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7A64" w14:textId="77777777" w:rsidR="00D966EB" w:rsidRDefault="00D966EB" w:rsidP="009139A6">
      <w:r>
        <w:separator/>
      </w:r>
    </w:p>
  </w:endnote>
  <w:endnote w:type="continuationSeparator" w:id="0">
    <w:p w14:paraId="2410FD03" w14:textId="77777777" w:rsidR="00D966EB" w:rsidRDefault="00D966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33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0C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13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FAD7D" w14:textId="77777777" w:rsidR="00D966EB" w:rsidRDefault="00D966EB" w:rsidP="009139A6">
      <w:r>
        <w:separator/>
      </w:r>
    </w:p>
  </w:footnote>
  <w:footnote w:type="continuationSeparator" w:id="0">
    <w:p w14:paraId="2E45E5B4" w14:textId="77777777" w:rsidR="00D966EB" w:rsidRDefault="00D966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AB0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EA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A32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E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66E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A30AA"/>
  <w15:chartTrackingRefBased/>
  <w15:docId w15:val="{3042FC74-6F56-4E48-9290-72CAA53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2022-01-29T20:32:00Z</dcterms:created>
  <dcterms:modified xsi:type="dcterms:W3CDTF">2022-01-29T20:33:00Z</dcterms:modified>
</cp:coreProperties>
</file>